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5442" w14:textId="77777777" w:rsidR="001B6432" w:rsidRDefault="001B6432" w:rsidP="001B643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MARDELEY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6D561E2" w14:textId="77777777" w:rsidR="001B6432" w:rsidRDefault="001B6432" w:rsidP="001B643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Warbleton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Sussex. Clerk.</w:t>
      </w:r>
    </w:p>
    <w:p w14:paraId="23190953" w14:textId="77777777" w:rsidR="001B6432" w:rsidRDefault="001B6432" w:rsidP="001B643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287700D" w14:textId="77777777" w:rsidR="001B6432" w:rsidRDefault="001B6432" w:rsidP="001B643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0E24D5B" w14:textId="77777777" w:rsidR="001B6432" w:rsidRDefault="001B6432" w:rsidP="001B643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William Mille, clerk(q.v.), brought a plaint of debt against him.</w:t>
      </w:r>
    </w:p>
    <w:p w14:paraId="34BE8376" w14:textId="77777777" w:rsidR="001B6432" w:rsidRDefault="001B6432" w:rsidP="001B643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0BC612D2" w14:textId="77777777" w:rsidR="001B6432" w:rsidRDefault="001B6432" w:rsidP="001B643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8CCCAAB" w14:textId="77777777" w:rsidR="001B6432" w:rsidRDefault="001B6432" w:rsidP="001B643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387EDCA" w14:textId="77777777" w:rsidR="001B6432" w:rsidRDefault="001B6432" w:rsidP="001B6432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22 January 2022</w:t>
      </w:r>
    </w:p>
    <w:p w14:paraId="47BFB73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8BBA7" w14:textId="77777777" w:rsidR="001B6432" w:rsidRDefault="001B6432" w:rsidP="009139A6">
      <w:r>
        <w:separator/>
      </w:r>
    </w:p>
  </w:endnote>
  <w:endnote w:type="continuationSeparator" w:id="0">
    <w:p w14:paraId="5FE110F8" w14:textId="77777777" w:rsidR="001B6432" w:rsidRDefault="001B64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66D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B7C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3A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455D5" w14:textId="77777777" w:rsidR="001B6432" w:rsidRDefault="001B6432" w:rsidP="009139A6">
      <w:r>
        <w:separator/>
      </w:r>
    </w:p>
  </w:footnote>
  <w:footnote w:type="continuationSeparator" w:id="0">
    <w:p w14:paraId="6A7A2AC1" w14:textId="77777777" w:rsidR="001B6432" w:rsidRDefault="001B64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A95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905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897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432"/>
    <w:rsid w:val="000666E0"/>
    <w:rsid w:val="001B643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C5E6D"/>
  <w15:chartTrackingRefBased/>
  <w15:docId w15:val="{8FB6983F-F506-47C8-8D76-FDAD97D3A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B64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2022-02-28T11:58:00Z</dcterms:created>
  <dcterms:modified xsi:type="dcterms:W3CDTF">2022-02-28T11:58:00Z</dcterms:modified>
</cp:coreProperties>
</file>